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6300"/>
        <w:gridCol w:w="1620"/>
      </w:tblGrid>
      <w:tr w:rsidR="00840E8A" w:rsidRPr="0098761A" w:rsidTr="0098761A">
        <w:trPr>
          <w:trHeight w:val="1627"/>
        </w:trPr>
        <w:tc>
          <w:tcPr>
            <w:tcW w:w="1800" w:type="dxa"/>
            <w:shd w:val="clear" w:color="auto" w:fill="auto"/>
            <w:vAlign w:val="center"/>
          </w:tcPr>
          <w:p w:rsidR="00840E8A" w:rsidRPr="0098761A" w:rsidRDefault="001C43F3" w:rsidP="0098761A">
            <w:pPr>
              <w:spacing w:line="360" w:lineRule="auto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729615" cy="914400"/>
                  <wp:effectExtent l="0" t="0" r="0" b="0"/>
                  <wp:docPr id="1" name="Immagine 1" descr="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98158E" w:rsidRPr="006D5A50" w:rsidRDefault="0098158E" w:rsidP="0098761A">
            <w:pPr>
              <w:jc w:val="center"/>
              <w:rPr>
                <w:rFonts w:ascii="Verdana" w:hAnsi="Verdana"/>
                <w:b/>
                <w:sz w:val="28"/>
              </w:rPr>
            </w:pPr>
            <w:r w:rsidRPr="006D5A50">
              <w:rPr>
                <w:rFonts w:ascii="Verdana" w:hAnsi="Verdana"/>
                <w:b/>
                <w:sz w:val="28"/>
              </w:rPr>
              <w:t>LICEO STATALE SANDRO PERTINI</w:t>
            </w:r>
          </w:p>
          <w:p w:rsidR="006D5A50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Linguistico –</w:t>
            </w:r>
            <w:r>
              <w:rPr>
                <w:rFonts w:ascii="Verdana" w:hAnsi="Verdana"/>
                <w:b/>
                <w:i/>
                <w:sz w:val="22"/>
              </w:rPr>
              <w:t xml:space="preserve"> </w:t>
            </w:r>
            <w:r w:rsidR="0098158E" w:rsidRPr="0098761A">
              <w:rPr>
                <w:rFonts w:ascii="Verdana" w:hAnsi="Verdana"/>
                <w:b/>
                <w:i/>
                <w:sz w:val="22"/>
              </w:rPr>
              <w:t>Liceo Economico sociale</w:t>
            </w:r>
          </w:p>
          <w:p w:rsidR="0098158E" w:rsidRDefault="0098158E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Musicale e coreutico – Sezione musicale</w:t>
            </w:r>
          </w:p>
          <w:p w:rsidR="006D5A50" w:rsidRPr="0098761A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delle Scienze Umane</w:t>
            </w:r>
          </w:p>
          <w:p w:rsidR="0098158E" w:rsidRPr="0098761A" w:rsidRDefault="0098158E" w:rsidP="0098761A">
            <w:pPr>
              <w:jc w:val="center"/>
              <w:rPr>
                <w:rFonts w:ascii="Verdana" w:hAnsi="Verdana"/>
              </w:rPr>
            </w:pPr>
            <w:bookmarkStart w:id="0" w:name="OLE_LINK10"/>
            <w:bookmarkStart w:id="1" w:name="OLE_LINK11"/>
            <w:r w:rsidRPr="0098761A">
              <w:rPr>
                <w:rFonts w:ascii="Verdana" w:hAnsi="Verdana" w:cs="Arial"/>
                <w:snapToGrid w:val="0"/>
                <w:sz w:val="18"/>
                <w:szCs w:val="18"/>
              </w:rPr>
              <w:t>Codice Fiscale 80041570104 – Codice Ministeriale GEPM04000P</w:t>
            </w:r>
            <w:bookmarkEnd w:id="0"/>
            <w:bookmarkEnd w:id="1"/>
          </w:p>
          <w:p w:rsidR="00840E8A" w:rsidRPr="0098761A" w:rsidRDefault="00A021F0" w:rsidP="0098761A">
            <w:pPr>
              <w:jc w:val="center"/>
              <w:rPr>
                <w:rFonts w:ascii="Verdana" w:hAnsi="Verdana"/>
                <w:b/>
              </w:rPr>
            </w:pPr>
            <w:hyperlink r:id="rId8" w:history="1">
              <w:r w:rsidR="0098158E" w:rsidRPr="0098761A">
                <w:rPr>
                  <w:rStyle w:val="Collegamentoipertestuale"/>
                  <w:rFonts w:ascii="Verdana" w:hAnsi="Verdana"/>
                  <w:b/>
                </w:rPr>
                <w:t>www.liceopertini.edu.it</w:t>
              </w:r>
            </w:hyperlink>
          </w:p>
        </w:tc>
        <w:tc>
          <w:tcPr>
            <w:tcW w:w="1620" w:type="dxa"/>
            <w:shd w:val="clear" w:color="auto" w:fill="auto"/>
          </w:tcPr>
          <w:p w:rsidR="00840E8A" w:rsidRPr="0098761A" w:rsidRDefault="001C43F3" w:rsidP="0098761A">
            <w:pPr>
              <w:spacing w:line="360" w:lineRule="auto"/>
              <w:ind w:left="-108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977900" cy="1035685"/>
                  <wp:effectExtent l="0" t="0" r="0" b="0"/>
                  <wp:docPr id="2" name="Immagine 2" descr="GEIM0002_logo-0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IM0002_logo-0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427" w:rsidRDefault="004D4427" w:rsidP="00F706B0">
      <w:pPr>
        <w:spacing w:line="360" w:lineRule="auto"/>
        <w:jc w:val="both"/>
        <w:rPr>
          <w:rFonts w:ascii="Verdana" w:hAnsi="Verdana"/>
          <w:sz w:val="22"/>
        </w:rPr>
      </w:pPr>
    </w:p>
    <w:tbl>
      <w:tblPr>
        <w:tblStyle w:val="Grigliatabella"/>
        <w:tblW w:w="972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6300"/>
        <w:gridCol w:w="1620"/>
      </w:tblGrid>
      <w:tr w:rsidR="00A021F0" w:rsidRPr="00811B22" w:rsidTr="00567599">
        <w:trPr>
          <w:trHeight w:val="1627"/>
        </w:trPr>
        <w:tc>
          <w:tcPr>
            <w:tcW w:w="1800" w:type="dxa"/>
            <w:vAlign w:val="center"/>
          </w:tcPr>
          <w:p w:rsidR="00A021F0" w:rsidRPr="00811B22" w:rsidRDefault="00A021F0" w:rsidP="00567599">
            <w:pPr>
              <w:spacing w:line="360" w:lineRule="auto"/>
              <w:jc w:val="center"/>
            </w:pPr>
            <w:r w:rsidRPr="00811B22">
              <w:br w:type="page"/>
            </w:r>
            <w:r w:rsidRPr="00811B22">
              <w:rPr>
                <w:noProof/>
              </w:rPr>
              <w:drawing>
                <wp:inline distT="0" distB="0" distL="0" distR="0" wp14:anchorId="6433464A" wp14:editId="1E1C83D0">
                  <wp:extent cx="729615" cy="914400"/>
                  <wp:effectExtent l="0" t="0" r="0" b="0"/>
                  <wp:docPr id="8" name="Immagine 8" descr="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vAlign w:val="center"/>
          </w:tcPr>
          <w:p w:rsidR="00A021F0" w:rsidRPr="00811B22" w:rsidRDefault="00A021F0" w:rsidP="00567599">
            <w:pPr>
              <w:spacing w:line="360" w:lineRule="auto"/>
              <w:jc w:val="center"/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F990DD" wp14:editId="6F37410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35560</wp:posOffset>
                      </wp:positionV>
                      <wp:extent cx="3924300" cy="1247775"/>
                      <wp:effectExtent l="0" t="0" r="0" b="9525"/>
                      <wp:wrapNone/>
                      <wp:docPr id="12" name="Casella di tes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24300" cy="1247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21F0" w:rsidRPr="00101B34" w:rsidRDefault="00A021F0" w:rsidP="00A021F0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 w:rsidRPr="00101B34">
                                    <w:rPr>
                                      <w:rFonts w:ascii="Verdana" w:hAnsi="Verdana"/>
                                      <w:b/>
                                    </w:rPr>
                                    <w:t>LICEO STATALE SANDRO PERTINI</w:t>
                                  </w:r>
                                </w:p>
                                <w:p w:rsidR="00A021F0" w:rsidRDefault="00A021F0" w:rsidP="00A021F0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</w:pP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Liceo delle Scienze Umane – Liceo Economico e sociale – Liceo Linguistico – L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i</w:t>
                                  </w: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 xml:space="preserve">ceo Musicale e coreutico 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–</w:t>
                                  </w: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Sezione musicale</w:t>
                                  </w:r>
                                </w:p>
                                <w:p w:rsidR="00A021F0" w:rsidRDefault="00A021F0" w:rsidP="00A021F0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Codice Fiscale 80041570104 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dice 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inisteriale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 GEPM04000P</w:t>
                                  </w:r>
                                </w:p>
                                <w:p w:rsidR="00A021F0" w:rsidRPr="008C2F35" w:rsidRDefault="00A021F0" w:rsidP="00A021F0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hyperlink r:id="rId10" w:history="1">
                                    <w:r w:rsidRPr="008C2F35">
                                      <w:rPr>
                                        <w:rStyle w:val="Collegamentoipertestuale"/>
                                        <w:rFonts w:ascii="Verdana" w:hAnsi="Verdana"/>
                                        <w:b/>
                                      </w:rPr>
                                      <w:t>www.liceopertini.edu.it</w:t>
                                    </w:r>
                                  </w:hyperlink>
                                </w:p>
                                <w:p w:rsidR="00A021F0" w:rsidRDefault="00A021F0" w:rsidP="00A021F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F990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2" o:spid="_x0000_s1026" type="#_x0000_t202" style="position:absolute;left:0;text-align:left;margin-left:-.15pt;margin-top:2.8pt;width:309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" fillcolor="white [3201]" stroked="f" strokeweight=".5pt">
                      <v:textbox>
                        <w:txbxContent>
                          <w:p w:rsidR="00A021F0" w:rsidRPr="00101B34" w:rsidRDefault="00A021F0" w:rsidP="00A021F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101B34">
                              <w:rPr>
                                <w:rFonts w:ascii="Verdana" w:hAnsi="Verdana"/>
                                <w:b/>
                              </w:rPr>
                              <w:t>LICEO STATALE SANDRO PERTINI</w:t>
                            </w:r>
                          </w:p>
                          <w:p w:rsidR="00A021F0" w:rsidRDefault="00A021F0" w:rsidP="00A021F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</w:pP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Liceo delle Scienze Umane – Liceo Economico e sociale – Liceo Linguistico – L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i</w:t>
                            </w: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 xml:space="preserve">ceo Musicale e coreutico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–</w:t>
                            </w: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Sezione musicale</w:t>
                            </w:r>
                          </w:p>
                          <w:p w:rsidR="00A021F0" w:rsidRDefault="00A021F0" w:rsidP="00A021F0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Codice Fiscale 80041570104 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–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 Co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dice 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inisteriale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 GEPM04000P</w:t>
                            </w:r>
                          </w:p>
                          <w:p w:rsidR="00A021F0" w:rsidRPr="008C2F35" w:rsidRDefault="00A021F0" w:rsidP="00A021F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hyperlink r:id="rId11" w:history="1">
                              <w:r w:rsidRPr="008C2F35">
                                <w:rPr>
                                  <w:rStyle w:val="Collegamentoipertestuale"/>
                                  <w:rFonts w:ascii="Verdana" w:hAnsi="Verdana"/>
                                  <w:b/>
                                </w:rPr>
                                <w:t>www.liceopertini.edu.it</w:t>
                              </w:r>
                            </w:hyperlink>
                          </w:p>
                          <w:p w:rsidR="00A021F0" w:rsidRDefault="00A021F0" w:rsidP="00A021F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</w:tcPr>
          <w:p w:rsidR="00A021F0" w:rsidRPr="00811B22" w:rsidRDefault="00A021F0" w:rsidP="00567599">
            <w:pPr>
              <w:spacing w:line="360" w:lineRule="auto"/>
              <w:ind w:left="-108"/>
              <w:jc w:val="center"/>
            </w:pPr>
            <w:r w:rsidRPr="00811B22">
              <w:rPr>
                <w:noProof/>
              </w:rPr>
              <w:drawing>
                <wp:inline distT="0" distB="0" distL="0" distR="0" wp14:anchorId="35C5B195" wp14:editId="7C3A8275">
                  <wp:extent cx="977900" cy="1035685"/>
                  <wp:effectExtent l="0" t="0" r="0" b="0"/>
                  <wp:docPr id="10" name="Immagine 10" descr="GEIM0002_logo-0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IM0002_logo-0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21F0" w:rsidRPr="00811B22" w:rsidRDefault="00A021F0" w:rsidP="00A021F0">
      <w:pPr>
        <w:spacing w:line="360" w:lineRule="auto"/>
        <w:jc w:val="center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6BABC0D5" wp14:editId="37118ECF">
            <wp:simplePos x="0" y="0"/>
            <wp:positionH relativeFrom="column">
              <wp:posOffset>-228600</wp:posOffset>
            </wp:positionH>
            <wp:positionV relativeFrom="paragraph">
              <wp:posOffset>102235</wp:posOffset>
            </wp:positionV>
            <wp:extent cx="1062990" cy="676275"/>
            <wp:effectExtent l="0" t="0" r="3810" b="9525"/>
            <wp:wrapSquare wrapText="bothSides"/>
            <wp:docPr id="13" name="Immagine 13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 descr="Immagine che contiene testo&#10;&#10;Descrizione generata automaticament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21F0" w:rsidRPr="00511316" w:rsidRDefault="00A021F0" w:rsidP="00A021F0">
      <w:pPr>
        <w:jc w:val="center"/>
        <w:rPr>
          <w:rFonts w:ascii="Verdana" w:hAnsi="Verdana"/>
          <w:b/>
          <w:sz w:val="20"/>
          <w:szCs w:val="20"/>
          <w:u w:val="single"/>
        </w:rPr>
      </w:pPr>
      <w:r w:rsidRPr="00511316">
        <w:rPr>
          <w:rFonts w:ascii="Verdana" w:hAnsi="Verdana"/>
          <w:b/>
          <w:sz w:val="20"/>
          <w:szCs w:val="20"/>
          <w:u w:val="single"/>
        </w:rPr>
        <w:t>TABELLE CRITERI DI VALUTAZIONE CANDIDATURE</w:t>
      </w:r>
    </w:p>
    <w:p w:rsidR="00A021F0" w:rsidRPr="00511316" w:rsidRDefault="00A021F0" w:rsidP="00A021F0">
      <w:pPr>
        <w:pStyle w:val="Paragrafoelenco"/>
        <w:ind w:left="0"/>
        <w:jc w:val="center"/>
        <w:rPr>
          <w:rFonts w:ascii="Verdana" w:hAnsi="Verdana"/>
          <w:i/>
          <w:sz w:val="20"/>
          <w:szCs w:val="20"/>
          <w:u w:val="single"/>
        </w:rPr>
      </w:pPr>
      <w:r w:rsidRPr="00511316">
        <w:rPr>
          <w:rFonts w:ascii="Verdana" w:hAnsi="Verdana"/>
          <w:i/>
          <w:sz w:val="20"/>
          <w:szCs w:val="20"/>
          <w:u w:val="single"/>
        </w:rPr>
        <w:t>Allegato A2</w:t>
      </w:r>
    </w:p>
    <w:p w:rsidR="00A021F0" w:rsidRPr="00511316" w:rsidRDefault="00A021F0" w:rsidP="00A021F0">
      <w:pPr>
        <w:pStyle w:val="Paragrafoelenco"/>
        <w:numPr>
          <w:ilvl w:val="0"/>
          <w:numId w:val="5"/>
        </w:numPr>
        <w:jc w:val="center"/>
        <w:rPr>
          <w:rFonts w:ascii="Verdana" w:hAnsi="Verdana"/>
          <w:i/>
          <w:sz w:val="20"/>
          <w:szCs w:val="20"/>
          <w:u w:val="single"/>
        </w:rPr>
      </w:pPr>
      <w:r w:rsidRPr="00511316">
        <w:rPr>
          <w:rFonts w:ascii="Verdana" w:hAnsi="Verdana"/>
          <w:i/>
          <w:sz w:val="20"/>
          <w:szCs w:val="20"/>
          <w:u w:val="single"/>
        </w:rPr>
        <w:t xml:space="preserve">MODULO “Formazione trasversale per tutti i docenti: Musica e danza senza confini” </w:t>
      </w:r>
    </w:p>
    <w:p w:rsidR="00A021F0" w:rsidRPr="00511316" w:rsidRDefault="00A021F0" w:rsidP="00A021F0">
      <w:pPr>
        <w:pStyle w:val="Paragrafoelenco"/>
        <w:rPr>
          <w:rFonts w:ascii="Verdana" w:hAnsi="Verdana"/>
          <w:i/>
          <w:sz w:val="20"/>
          <w:szCs w:val="20"/>
          <w:u w:val="single"/>
          <w:lang w:val="en-US"/>
        </w:rPr>
      </w:pPr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 xml:space="preserve">Step A, Step </w:t>
      </w:r>
      <w:proofErr w:type="spellStart"/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>B e</w:t>
      </w:r>
      <w:proofErr w:type="spellEnd"/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 xml:space="preserve"> Step C</w:t>
      </w:r>
    </w:p>
    <w:p w:rsidR="00A021F0" w:rsidRPr="00511316" w:rsidRDefault="00A021F0" w:rsidP="00A021F0">
      <w:pPr>
        <w:jc w:val="center"/>
        <w:rPr>
          <w:rFonts w:ascii="Verdana" w:hAnsi="Verdana"/>
          <w:i/>
          <w:sz w:val="20"/>
          <w:szCs w:val="20"/>
          <w:u w:val="single"/>
          <w:lang w:val="en-US"/>
        </w:rPr>
      </w:pPr>
    </w:p>
    <w:tbl>
      <w:tblPr>
        <w:tblW w:w="546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2"/>
        <w:gridCol w:w="5254"/>
      </w:tblGrid>
      <w:tr w:rsidR="00A021F0" w:rsidRPr="00511316" w:rsidTr="00567599">
        <w:trPr>
          <w:trHeight w:val="391"/>
        </w:trPr>
        <w:tc>
          <w:tcPr>
            <w:tcW w:w="2502" w:type="pct"/>
          </w:tcPr>
          <w:p w:rsidR="00A021F0" w:rsidRPr="00511316" w:rsidRDefault="00A021F0" w:rsidP="0056759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sz w:val="20"/>
                <w:szCs w:val="20"/>
              </w:rPr>
              <w:t>Titolo modulo</w:t>
            </w:r>
          </w:p>
        </w:tc>
        <w:tc>
          <w:tcPr>
            <w:tcW w:w="2498" w:type="pct"/>
          </w:tcPr>
          <w:p w:rsidR="00A021F0" w:rsidRPr="00511316" w:rsidRDefault="00A021F0" w:rsidP="0056759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sz w:val="20"/>
                <w:szCs w:val="20"/>
              </w:rPr>
              <w:t>Requisiti</w:t>
            </w:r>
          </w:p>
        </w:tc>
      </w:tr>
      <w:tr w:rsidR="00A021F0" w:rsidRPr="00511316" w:rsidTr="00567599">
        <w:trPr>
          <w:trHeight w:val="1164"/>
        </w:trPr>
        <w:tc>
          <w:tcPr>
            <w:tcW w:w="2502" w:type="pct"/>
          </w:tcPr>
          <w:p w:rsidR="00A021F0" w:rsidRPr="00511316" w:rsidRDefault="00A021F0" w:rsidP="00567599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511316">
              <w:rPr>
                <w:rFonts w:ascii="Verdana" w:hAnsi="Verdana"/>
                <w:iCs/>
                <w:sz w:val="20"/>
                <w:szCs w:val="20"/>
              </w:rPr>
              <w:t>Formazione on line trasversale per tutti i docenti: “Musica e danza senza confini”: step A, step B e step C</w:t>
            </w:r>
          </w:p>
          <w:p w:rsidR="00A021F0" w:rsidRPr="00511316" w:rsidRDefault="00A021F0" w:rsidP="00567599">
            <w:pPr>
              <w:pStyle w:val="Defaul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98" w:type="pct"/>
          </w:tcPr>
          <w:p w:rsidR="00A021F0" w:rsidRPr="00511316" w:rsidRDefault="00A021F0" w:rsidP="00567599">
            <w:pPr>
              <w:pStyle w:val="Default"/>
              <w:rPr>
                <w:rFonts w:ascii="Verdana" w:hAnsi="Verdana" w:cs="Times New Roman"/>
                <w:sz w:val="20"/>
                <w:szCs w:val="20"/>
              </w:rPr>
            </w:pPr>
            <w:bookmarkStart w:id="2" w:name="_Hlk93392879"/>
            <w:r w:rsidRPr="00511316">
              <w:rPr>
                <w:rFonts w:ascii="Verdana" w:hAnsi="Verdana" w:cs="Times New Roman"/>
                <w:sz w:val="20"/>
                <w:szCs w:val="20"/>
              </w:rPr>
              <w:t>Esperto in:</w:t>
            </w:r>
          </w:p>
          <w:p w:rsidR="00A021F0" w:rsidRPr="00511316" w:rsidRDefault="00A021F0" w:rsidP="00A021F0">
            <w:pPr>
              <w:pStyle w:val="Default"/>
              <w:numPr>
                <w:ilvl w:val="0"/>
                <w:numId w:val="7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511316">
              <w:rPr>
                <w:rFonts w:ascii="Verdana" w:hAnsi="Verdana" w:cs="Times New Roman"/>
                <w:sz w:val="20"/>
                <w:szCs w:val="20"/>
              </w:rPr>
              <w:t>tecnologia per la Produzione Musicale Inclusiva</w:t>
            </w:r>
          </w:p>
          <w:p w:rsidR="00A021F0" w:rsidRPr="00511316" w:rsidRDefault="00A021F0" w:rsidP="00A021F0">
            <w:pPr>
              <w:pStyle w:val="Default"/>
              <w:numPr>
                <w:ilvl w:val="0"/>
                <w:numId w:val="7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511316">
              <w:rPr>
                <w:rFonts w:ascii="Verdana" w:hAnsi="Verdana" w:cs="Times New Roman"/>
                <w:sz w:val="20"/>
                <w:szCs w:val="20"/>
              </w:rPr>
              <w:t>informatica musicale e di video-scrittura musicale</w:t>
            </w:r>
          </w:p>
          <w:p w:rsidR="00A021F0" w:rsidRPr="00511316" w:rsidRDefault="00A021F0" w:rsidP="00A021F0">
            <w:pPr>
              <w:pStyle w:val="Default"/>
              <w:numPr>
                <w:ilvl w:val="0"/>
                <w:numId w:val="7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511316">
              <w:rPr>
                <w:rFonts w:ascii="Verdana" w:hAnsi="Verdana" w:cs="Times New Roman"/>
                <w:sz w:val="20"/>
                <w:szCs w:val="20"/>
              </w:rPr>
              <w:t>didattica musicale sulle metodologie dell’educazione musicale esistenti (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Kodaly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Dalcroze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Orff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>, Gordon)</w:t>
            </w:r>
            <w:bookmarkEnd w:id="2"/>
          </w:p>
          <w:p w:rsidR="00A021F0" w:rsidRPr="00511316" w:rsidRDefault="00A021F0" w:rsidP="00A021F0">
            <w:pPr>
              <w:pStyle w:val="Paragrafoelenco"/>
              <w:numPr>
                <w:ilvl w:val="0"/>
                <w:numId w:val="7"/>
              </w:numPr>
              <w:rPr>
                <w:rFonts w:ascii="Verdana" w:eastAsia="Calibri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eastAsia="Calibri" w:hAnsi="Verdana"/>
                <w:color w:val="000000"/>
                <w:sz w:val="20"/>
                <w:szCs w:val="20"/>
              </w:rPr>
              <w:t>didattica musicale/coreutica inclusiva</w:t>
            </w:r>
          </w:p>
          <w:p w:rsidR="00A021F0" w:rsidRPr="00511316" w:rsidRDefault="00A021F0" w:rsidP="00567599">
            <w:pPr>
              <w:pStyle w:val="Default"/>
              <w:ind w:left="72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:rsidR="00A021F0" w:rsidRPr="00511316" w:rsidRDefault="00A021F0" w:rsidP="00A021F0">
      <w:pPr>
        <w:pStyle w:val="Paragrafoelenco"/>
        <w:rPr>
          <w:rFonts w:ascii="Verdana" w:hAnsi="Verdana"/>
          <w:i/>
          <w:sz w:val="20"/>
          <w:szCs w:val="20"/>
          <w:u w:val="single"/>
        </w:rPr>
      </w:pPr>
    </w:p>
    <w:p w:rsidR="00A021F0" w:rsidRPr="00511316" w:rsidRDefault="00A021F0" w:rsidP="00A021F0">
      <w:pPr>
        <w:pStyle w:val="Paragrafoelenco"/>
        <w:rPr>
          <w:rFonts w:ascii="Verdana" w:hAnsi="Verdana"/>
          <w:i/>
          <w:sz w:val="20"/>
          <w:szCs w:val="20"/>
          <w:u w:val="single"/>
        </w:rPr>
      </w:pPr>
      <w:r w:rsidRPr="00511316">
        <w:rPr>
          <w:rFonts w:ascii="Verdana" w:hAnsi="Verdana"/>
          <w:i/>
          <w:sz w:val="20"/>
          <w:szCs w:val="20"/>
          <w:u w:val="single"/>
        </w:rPr>
        <w:t xml:space="preserve">MODULO “Formazione trasversale per tutti i docenti: Musica e danza senza confini” </w:t>
      </w:r>
    </w:p>
    <w:p w:rsidR="00A021F0" w:rsidRPr="00511316" w:rsidRDefault="00A021F0" w:rsidP="00A021F0">
      <w:pPr>
        <w:pStyle w:val="Paragrafoelenco"/>
        <w:rPr>
          <w:rFonts w:ascii="Verdana" w:hAnsi="Verdana"/>
          <w:i/>
          <w:sz w:val="20"/>
          <w:szCs w:val="20"/>
          <w:u w:val="single"/>
          <w:lang w:val="en-US"/>
        </w:rPr>
      </w:pPr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 xml:space="preserve">Step A, Step </w:t>
      </w:r>
      <w:proofErr w:type="spellStart"/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>B e</w:t>
      </w:r>
      <w:proofErr w:type="spellEnd"/>
      <w:r w:rsidRPr="00511316">
        <w:rPr>
          <w:rFonts w:ascii="Verdana" w:hAnsi="Verdana"/>
          <w:i/>
          <w:sz w:val="20"/>
          <w:szCs w:val="20"/>
          <w:u w:val="single"/>
          <w:lang w:val="en-US"/>
        </w:rPr>
        <w:t xml:space="preserve"> Step C</w:t>
      </w:r>
    </w:p>
    <w:p w:rsidR="00A021F0" w:rsidRPr="00511316" w:rsidRDefault="00A021F0" w:rsidP="00A021F0">
      <w:pPr>
        <w:pStyle w:val="Paragrafoelenco"/>
        <w:rPr>
          <w:rFonts w:ascii="Verdana" w:hAnsi="Verdana"/>
          <w:i/>
          <w:sz w:val="20"/>
          <w:szCs w:val="20"/>
          <w:u w:val="single"/>
          <w:lang w:val="en-US"/>
        </w:rPr>
      </w:pPr>
    </w:p>
    <w:p w:rsidR="00A021F0" w:rsidRPr="00511316" w:rsidRDefault="00A021F0" w:rsidP="00A021F0">
      <w:pPr>
        <w:pStyle w:val="Paragrafoelenco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511316">
        <w:rPr>
          <w:rFonts w:ascii="Verdana" w:hAnsi="Verdana"/>
          <w:b/>
          <w:bCs/>
          <w:sz w:val="20"/>
          <w:szCs w:val="20"/>
        </w:rPr>
        <w:t xml:space="preserve">TABELLA INDICANTE I CRITERI DI VALUTAZIONE DEI TITOLI CON PUNTEGGIO </w:t>
      </w:r>
    </w:p>
    <w:tbl>
      <w:tblPr>
        <w:tblW w:w="102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61"/>
        <w:gridCol w:w="3034"/>
        <w:gridCol w:w="1731"/>
      </w:tblGrid>
      <w:tr w:rsidR="00A021F0" w:rsidRPr="00511316" w:rsidTr="00567599">
        <w:trPr>
          <w:trHeight w:val="258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Titoli di studio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18 punti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Punteggio</w:t>
            </w:r>
          </w:p>
        </w:tc>
      </w:tr>
      <w:tr w:rsidR="00A021F0" w:rsidRPr="00511316" w:rsidTr="00567599">
        <w:trPr>
          <w:trHeight w:val="322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Diploma scuola secondaria superiore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549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Diploma di Conservatorio/AFAM vecchio o nuovo ordinamento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da 110 e Lode: punti 8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110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100: punti 6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9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99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66: punti 4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(i punteggi in decimi sono rapportati in 110)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1981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Esperienze documentate comprovanti il possesso di competenze nell’ambito della tecnologia per la Produzione Musicale Inclusiva, conoscenze dell’informatica musicale e di video-scrittura musicale,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conoscitore dell’educazione musicale esistente come 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Kodaly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Dalcroze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Orff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, Gordon.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 per titolo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8)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276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lastRenderedPageBreak/>
              <w:t>Titoli didattico-culturali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Max 16 punti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1413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Corsi di aggiornamento/formazione inerenti </w:t>
            </w:r>
            <w:proofErr w:type="gram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il</w:t>
            </w:r>
            <w:proofErr w:type="gram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PON, Erasmus +, Inclusione Scolastica, DSA-BES, la Valutazione e/ o gestione/ partecipazione di project work negli stessi ambiti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 per ogni corso/esperienza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10)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844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Pubblicazioni (p.1), interventi in </w:t>
            </w:r>
            <w:r w:rsidRPr="00511316">
              <w:rPr>
                <w:rFonts w:ascii="Verdana" w:hAnsi="Verdana"/>
                <w:sz w:val="20"/>
                <w:szCs w:val="20"/>
              </w:rPr>
              <w:t>convegni o seminari (p.2), corsi svolti come formatore</w:t>
            </w: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(p.3)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Punti da </w:t>
            </w:r>
            <w:smartTag w:uri="urn:schemas-microsoft-com:office:smarttags" w:element="metricconverter">
              <w:smartTagPr>
                <w:attr w:name="ProductID" w:val="1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1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3 per ogni esperienza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276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Titoli professionali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16 punti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829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Partecipazione attiva con elaborazione dei moduli dei progetti PON di Istituto / POR – FSE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3 per ogni progetto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568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Incarichi svolti in qualità di collaboratore del D.S.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3 per incarico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844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Incarichi svolti in ambito scolastico (da organigramma di istituto ovvero come referente di progetti/attività afferenti agli obiettivi 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1 per incarico</w:t>
            </w:r>
          </w:p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4 punti)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A021F0" w:rsidRPr="00511316" w:rsidTr="00567599">
        <w:trPr>
          <w:trHeight w:val="276"/>
        </w:trPr>
        <w:tc>
          <w:tcPr>
            <w:tcW w:w="5461" w:type="dxa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Totale punteggio</w:t>
            </w:r>
          </w:p>
        </w:tc>
        <w:tc>
          <w:tcPr>
            <w:tcW w:w="3034" w:type="dxa"/>
            <w:vAlign w:val="center"/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50 punti</w:t>
            </w:r>
          </w:p>
        </w:tc>
        <w:tc>
          <w:tcPr>
            <w:tcW w:w="1731" w:type="dxa"/>
            <w:tcBorders>
              <w:right w:val="single" w:sz="4" w:space="0" w:color="auto"/>
            </w:tcBorders>
          </w:tcPr>
          <w:p w:rsidR="00A021F0" w:rsidRPr="00511316" w:rsidRDefault="00A021F0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:rsidR="00A021F0" w:rsidRPr="00511316" w:rsidRDefault="00A021F0" w:rsidP="00A021F0">
      <w:pPr>
        <w:jc w:val="both"/>
        <w:rPr>
          <w:rFonts w:ascii="Verdana" w:hAnsi="Verdana"/>
          <w:sz w:val="20"/>
          <w:szCs w:val="20"/>
        </w:rPr>
      </w:pPr>
    </w:p>
    <w:p w:rsidR="00D47463" w:rsidRPr="00D47463" w:rsidRDefault="00D47463" w:rsidP="00F706B0">
      <w:pPr>
        <w:spacing w:line="360" w:lineRule="auto"/>
        <w:jc w:val="both"/>
        <w:rPr>
          <w:rFonts w:ascii="Verdana" w:hAnsi="Verdana"/>
          <w:sz w:val="22"/>
        </w:rPr>
      </w:pPr>
      <w:bookmarkStart w:id="3" w:name="_GoBack"/>
      <w:bookmarkEnd w:id="3"/>
    </w:p>
    <w:sectPr w:rsidR="00D47463" w:rsidRPr="00D47463" w:rsidSect="00AA06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079" w:right="1134" w:bottom="1438" w:left="1134" w:header="708" w:footer="6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1F0" w:rsidRDefault="00A021F0">
      <w:r>
        <w:separator/>
      </w:r>
    </w:p>
  </w:endnote>
  <w:endnote w:type="continuationSeparator" w:id="0">
    <w:p w:rsidR="00A021F0" w:rsidRDefault="00A0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2580"/>
      <w:gridCol w:w="4444"/>
      <w:gridCol w:w="2614"/>
    </w:tblGrid>
    <w:tr w:rsidR="004A319A" w:rsidRPr="0098761A" w:rsidTr="0098761A">
      <w:tc>
        <w:tcPr>
          <w:tcW w:w="2628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Via A. Casotti 11A,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16167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 xml:space="preserve">Tel. </w:t>
          </w:r>
          <w:r w:rsidR="00911429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010859</w:t>
          </w: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2965</w:t>
          </w:r>
        </w:p>
      </w:tc>
      <w:tc>
        <w:tcPr>
          <w:tcW w:w="4500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E-mail: </w:t>
          </w:r>
          <w:hyperlink r:id="rId1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gepm04000p@istruzione.it</w:t>
            </w:r>
          </w:hyperlink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 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PEC: </w:t>
          </w:r>
          <w:hyperlink r:id="rId2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gepm04000p@pec.istruzione.it</w:t>
            </w:r>
          </w:hyperlink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b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Via C. Battisti, 5 - 16</w:t>
          </w:r>
          <w:r w:rsidR="00A53613"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145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>Tel. 010313824 - Fax 010315428</w:t>
          </w:r>
        </w:p>
      </w:tc>
      <w:tc>
        <w:tcPr>
          <w:tcW w:w="2650" w:type="dxa"/>
          <w:shd w:val="clear" w:color="auto" w:fill="auto"/>
        </w:tcPr>
        <w:p w:rsidR="00F10ABC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Corso Magenta, 2 D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16125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Tel.0108392232</w:t>
          </w:r>
        </w:p>
      </w:tc>
    </w:tr>
  </w:tbl>
  <w:p w:rsidR="004A319A" w:rsidRDefault="004A319A" w:rsidP="00585B10">
    <w:pPr>
      <w:rPr>
        <w:snapToGrid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1F0" w:rsidRDefault="00A021F0">
      <w:r>
        <w:separator/>
      </w:r>
    </w:p>
  </w:footnote>
  <w:footnote w:type="continuationSeparator" w:id="0">
    <w:p w:rsidR="00A021F0" w:rsidRDefault="00A0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6C5"/>
    <w:multiLevelType w:val="hybridMultilevel"/>
    <w:tmpl w:val="A92A2AA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60819"/>
    <w:multiLevelType w:val="hybridMultilevel"/>
    <w:tmpl w:val="2D1AC7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179BC"/>
    <w:multiLevelType w:val="hybridMultilevel"/>
    <w:tmpl w:val="D13A4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71EC7"/>
    <w:multiLevelType w:val="hybridMultilevel"/>
    <w:tmpl w:val="2D1AC7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B2A1D"/>
    <w:multiLevelType w:val="hybridMultilevel"/>
    <w:tmpl w:val="81AC0F06"/>
    <w:lvl w:ilvl="0" w:tplc="0560B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F1DED"/>
    <w:multiLevelType w:val="hybridMultilevel"/>
    <w:tmpl w:val="8DBC11E4"/>
    <w:lvl w:ilvl="0" w:tplc="BB9249A0">
      <w:start w:val="1"/>
      <w:numFmt w:val="decimal"/>
      <w:lvlText w:val="%1."/>
      <w:lvlJc w:val="left"/>
      <w:pPr>
        <w:ind w:left="700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7A3E1216">
      <w:numFmt w:val="bullet"/>
      <w:lvlText w:val="•"/>
      <w:lvlJc w:val="left"/>
      <w:pPr>
        <w:ind w:left="1621" w:hanging="360"/>
      </w:pPr>
      <w:rPr>
        <w:rFonts w:hint="default"/>
      </w:rPr>
    </w:lvl>
    <w:lvl w:ilvl="2" w:tplc="48461500">
      <w:numFmt w:val="bullet"/>
      <w:lvlText w:val="•"/>
      <w:lvlJc w:val="left"/>
      <w:pPr>
        <w:ind w:left="2542" w:hanging="360"/>
      </w:pPr>
      <w:rPr>
        <w:rFonts w:hint="default"/>
      </w:rPr>
    </w:lvl>
    <w:lvl w:ilvl="3" w:tplc="F230A48A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B90CA53A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27AEBE58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B84017DA">
      <w:numFmt w:val="bullet"/>
      <w:lvlText w:val="•"/>
      <w:lvlJc w:val="left"/>
      <w:pPr>
        <w:ind w:left="6227" w:hanging="360"/>
      </w:pPr>
      <w:rPr>
        <w:rFonts w:hint="default"/>
      </w:rPr>
    </w:lvl>
    <w:lvl w:ilvl="7" w:tplc="447CD4C8">
      <w:numFmt w:val="bullet"/>
      <w:lvlText w:val="•"/>
      <w:lvlJc w:val="left"/>
      <w:pPr>
        <w:ind w:left="7148" w:hanging="360"/>
      </w:pPr>
      <w:rPr>
        <w:rFonts w:hint="default"/>
      </w:rPr>
    </w:lvl>
    <w:lvl w:ilvl="8" w:tplc="7374B74A">
      <w:numFmt w:val="bullet"/>
      <w:lvlText w:val="•"/>
      <w:lvlJc w:val="left"/>
      <w:pPr>
        <w:ind w:left="8069" w:hanging="360"/>
      </w:pPr>
      <w:rPr>
        <w:rFonts w:hint="default"/>
      </w:rPr>
    </w:lvl>
  </w:abstractNum>
  <w:abstractNum w:abstractNumId="6" w15:restartNumberingAfterBreak="0">
    <w:nsid w:val="5D152C4E"/>
    <w:multiLevelType w:val="hybridMultilevel"/>
    <w:tmpl w:val="0CE2A05C"/>
    <w:lvl w:ilvl="0" w:tplc="162616B8">
      <w:start w:val="1"/>
      <w:numFmt w:val="decimal"/>
      <w:lvlText w:val="%1."/>
      <w:lvlJc w:val="left"/>
      <w:pPr>
        <w:ind w:left="724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E4BA6766">
      <w:numFmt w:val="bullet"/>
      <w:lvlText w:val="•"/>
      <w:lvlJc w:val="left"/>
      <w:pPr>
        <w:ind w:left="1637" w:hanging="360"/>
      </w:pPr>
      <w:rPr>
        <w:rFonts w:hint="default"/>
      </w:rPr>
    </w:lvl>
    <w:lvl w:ilvl="2" w:tplc="4E58085E">
      <w:numFmt w:val="bullet"/>
      <w:lvlText w:val="•"/>
      <w:lvlJc w:val="left"/>
      <w:pPr>
        <w:ind w:left="2554" w:hanging="360"/>
      </w:pPr>
      <w:rPr>
        <w:rFonts w:hint="default"/>
      </w:rPr>
    </w:lvl>
    <w:lvl w:ilvl="3" w:tplc="7FA08A9C">
      <w:numFmt w:val="bullet"/>
      <w:lvlText w:val="•"/>
      <w:lvlJc w:val="left"/>
      <w:pPr>
        <w:ind w:left="3471" w:hanging="360"/>
      </w:pPr>
      <w:rPr>
        <w:rFonts w:hint="default"/>
      </w:rPr>
    </w:lvl>
    <w:lvl w:ilvl="4" w:tplc="02BC6898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F7448050">
      <w:numFmt w:val="bullet"/>
      <w:lvlText w:val="•"/>
      <w:lvlJc w:val="left"/>
      <w:pPr>
        <w:ind w:left="5305" w:hanging="360"/>
      </w:pPr>
      <w:rPr>
        <w:rFonts w:hint="default"/>
      </w:rPr>
    </w:lvl>
    <w:lvl w:ilvl="6" w:tplc="EC367542">
      <w:numFmt w:val="bullet"/>
      <w:lvlText w:val="•"/>
      <w:lvlJc w:val="left"/>
      <w:pPr>
        <w:ind w:left="6222" w:hanging="360"/>
      </w:pPr>
      <w:rPr>
        <w:rFonts w:hint="default"/>
      </w:rPr>
    </w:lvl>
    <w:lvl w:ilvl="7" w:tplc="D2C2FEB8">
      <w:numFmt w:val="bullet"/>
      <w:lvlText w:val="•"/>
      <w:lvlJc w:val="left"/>
      <w:pPr>
        <w:ind w:left="7139" w:hanging="360"/>
      </w:pPr>
      <w:rPr>
        <w:rFonts w:hint="default"/>
      </w:rPr>
    </w:lvl>
    <w:lvl w:ilvl="8" w:tplc="82E62CDE">
      <w:numFmt w:val="bullet"/>
      <w:lvlText w:val="•"/>
      <w:lvlJc w:val="left"/>
      <w:pPr>
        <w:ind w:left="8056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1F0"/>
    <w:rsid w:val="00010F58"/>
    <w:rsid w:val="0005763B"/>
    <w:rsid w:val="000A0C9F"/>
    <w:rsid w:val="000B75F7"/>
    <w:rsid w:val="00101B34"/>
    <w:rsid w:val="00177B5E"/>
    <w:rsid w:val="001B29CF"/>
    <w:rsid w:val="001C43F3"/>
    <w:rsid w:val="00203B69"/>
    <w:rsid w:val="002468FC"/>
    <w:rsid w:val="002A1FF6"/>
    <w:rsid w:val="002F4F5C"/>
    <w:rsid w:val="003860CD"/>
    <w:rsid w:val="004A319A"/>
    <w:rsid w:val="004B4594"/>
    <w:rsid w:val="004D4427"/>
    <w:rsid w:val="00500E65"/>
    <w:rsid w:val="00585B10"/>
    <w:rsid w:val="00644531"/>
    <w:rsid w:val="0065591E"/>
    <w:rsid w:val="00661DAD"/>
    <w:rsid w:val="00664EB8"/>
    <w:rsid w:val="006B1ABB"/>
    <w:rsid w:val="006B6959"/>
    <w:rsid w:val="006B75CA"/>
    <w:rsid w:val="006D5A50"/>
    <w:rsid w:val="0074768B"/>
    <w:rsid w:val="007A200B"/>
    <w:rsid w:val="007D14A6"/>
    <w:rsid w:val="0083338A"/>
    <w:rsid w:val="00840E8A"/>
    <w:rsid w:val="008C2F35"/>
    <w:rsid w:val="00911429"/>
    <w:rsid w:val="0098158E"/>
    <w:rsid w:val="0098761A"/>
    <w:rsid w:val="00A021F0"/>
    <w:rsid w:val="00A47E19"/>
    <w:rsid w:val="00A53613"/>
    <w:rsid w:val="00AA06A2"/>
    <w:rsid w:val="00AD5199"/>
    <w:rsid w:val="00B73E77"/>
    <w:rsid w:val="00BC09BC"/>
    <w:rsid w:val="00BD4DA4"/>
    <w:rsid w:val="00CE3653"/>
    <w:rsid w:val="00D03EBD"/>
    <w:rsid w:val="00D47463"/>
    <w:rsid w:val="00DC2B71"/>
    <w:rsid w:val="00F10ABC"/>
    <w:rsid w:val="00F2324E"/>
    <w:rsid w:val="00F706B0"/>
    <w:rsid w:val="00FC0DAE"/>
    <w:rsid w:val="00FE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BBC7B1-41A4-465F-90D6-4F2FE79A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C2F3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840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7A200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A200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101B34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2F4F5C"/>
    <w:pPr>
      <w:widowControl w:val="0"/>
      <w:autoSpaceDE w:val="0"/>
      <w:autoSpaceDN w:val="0"/>
    </w:pPr>
    <w:rPr>
      <w:rFonts w:ascii="Arial" w:hAnsi="Arial" w:cs="Arial"/>
      <w:lang w:val="en-US" w:eastAsia="en-US"/>
    </w:rPr>
  </w:style>
  <w:style w:type="character" w:customStyle="1" w:styleId="CorpotestoCarattere">
    <w:name w:val="Corpo testo Carattere"/>
    <w:link w:val="Corpotesto"/>
    <w:rsid w:val="002F4F5C"/>
    <w:rPr>
      <w:rFonts w:ascii="Arial" w:hAnsi="Arial" w:cs="Arial"/>
      <w:sz w:val="24"/>
      <w:szCs w:val="24"/>
      <w:lang w:val="en-US" w:eastAsia="en-US"/>
    </w:rPr>
  </w:style>
  <w:style w:type="paragraph" w:customStyle="1" w:styleId="Paragrafoelenco1">
    <w:name w:val="Paragrafo elenco1"/>
    <w:basedOn w:val="Normale"/>
    <w:rsid w:val="002F4F5C"/>
    <w:pPr>
      <w:widowControl w:val="0"/>
      <w:autoSpaceDE w:val="0"/>
      <w:autoSpaceDN w:val="0"/>
      <w:ind w:left="116"/>
    </w:pPr>
    <w:rPr>
      <w:rFonts w:ascii="Arial" w:hAnsi="Arial" w:cs="Arial"/>
      <w:sz w:val="22"/>
      <w:szCs w:val="22"/>
      <w:lang w:val="en-US" w:eastAsia="en-US"/>
    </w:rPr>
  </w:style>
  <w:style w:type="paragraph" w:styleId="NormaleWeb">
    <w:name w:val="Normal (Web)"/>
    <w:basedOn w:val="Normale"/>
    <w:rsid w:val="00AD5199"/>
    <w:pPr>
      <w:autoSpaceDE w:val="0"/>
      <w:autoSpaceDN w:val="0"/>
      <w:spacing w:before="100" w:after="100"/>
    </w:pPr>
  </w:style>
  <w:style w:type="paragraph" w:customStyle="1" w:styleId="TableParagraph">
    <w:name w:val="Table Paragraph"/>
    <w:basedOn w:val="Normale"/>
    <w:rsid w:val="00664EB8"/>
    <w:pPr>
      <w:widowControl w:val="0"/>
      <w:autoSpaceDE w:val="0"/>
      <w:autoSpaceDN w:val="0"/>
      <w:ind w:left="107"/>
    </w:pPr>
    <w:rPr>
      <w:rFonts w:ascii="Verdana" w:hAnsi="Verdana" w:cs="Verdana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rsid w:val="00FE198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E198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021F0"/>
    <w:pPr>
      <w:widowControl w:val="0"/>
      <w:autoSpaceDE w:val="0"/>
      <w:autoSpaceDN w:val="0"/>
      <w:adjustRightInd w:val="0"/>
    </w:pPr>
    <w:rPr>
      <w:rFonts w:ascii="Optima" w:eastAsia="Calibri" w:hAnsi="Optima" w:cs="Optim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02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pertini.edu.i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ceopertini.edu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liceopertini.edu.i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pm04000p@pec.istruzione.it" TargetMode="External"/><Relationship Id="rId1" Type="http://schemas.openxmlformats.org/officeDocument/2006/relationships/hyperlink" Target="mailto:gepm04000p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documenti\dirigente\Documenti\Modelli%20di%20Office%20personalizzati\Intestazione_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Intestazione_2021.dotx</Template>
  <TotalTime>0</TotalTime>
  <Pages>2</Pages>
  <Words>349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Casa</Company>
  <LinksUpToDate>false</LinksUpToDate>
  <CharactersWithSpaces>2475</CharactersWithSpaces>
  <SharedDoc>false</SharedDoc>
  <HLinks>
    <vt:vector size="18" baseType="variant">
      <vt:variant>
        <vt:i4>2359335</vt:i4>
      </vt:variant>
      <vt:variant>
        <vt:i4>0</vt:i4>
      </vt:variant>
      <vt:variant>
        <vt:i4>0</vt:i4>
      </vt:variant>
      <vt:variant>
        <vt:i4>5</vt:i4>
      </vt:variant>
      <vt:variant>
        <vt:lpwstr>http://www.liceopertini.edu.it/</vt:lpwstr>
      </vt:variant>
      <vt:variant>
        <vt:lpwstr/>
      </vt:variant>
      <vt:variant>
        <vt:i4>5636196</vt:i4>
      </vt:variant>
      <vt:variant>
        <vt:i4>3</vt:i4>
      </vt:variant>
      <vt:variant>
        <vt:i4>0</vt:i4>
      </vt:variant>
      <vt:variant>
        <vt:i4>5</vt:i4>
      </vt:variant>
      <vt:variant>
        <vt:lpwstr>mailto:gepm04000p@pec.istruzione.it</vt:lpwstr>
      </vt:variant>
      <vt:variant>
        <vt:lpwstr/>
      </vt:variant>
      <vt:variant>
        <vt:i4>1900663</vt:i4>
      </vt:variant>
      <vt:variant>
        <vt:i4>0</vt:i4>
      </vt:variant>
      <vt:variant>
        <vt:i4>0</vt:i4>
      </vt:variant>
      <vt:variant>
        <vt:i4>5</vt:i4>
      </vt:variant>
      <vt:variant>
        <vt:lpwstr>mailto:gepm04000p@istruzione.it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dirigente</dc:creator>
  <cp:keywords/>
  <dc:description/>
  <cp:lastModifiedBy>Alessandro Cavanna</cp:lastModifiedBy>
  <cp:revision>1</cp:revision>
  <cp:lastPrinted>2020-09-23T16:23:00Z</cp:lastPrinted>
  <dcterms:created xsi:type="dcterms:W3CDTF">2022-01-26T17:13:00Z</dcterms:created>
  <dcterms:modified xsi:type="dcterms:W3CDTF">2022-01-26T17:13:00Z</dcterms:modified>
</cp:coreProperties>
</file>